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A22C0" w14:textId="69C69DAF" w:rsidR="00025386" w:rsidRPr="007666D6" w:rsidRDefault="00657A47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 w:rsidRPr="007666D6">
        <w:rPr>
          <w:bCs/>
          <w:i w:val="0"/>
          <w:sz w:val="22"/>
          <w:szCs w:val="22"/>
        </w:rPr>
        <w:t xml:space="preserve">Załącznik nr </w:t>
      </w:r>
      <w:r w:rsidR="00484F89">
        <w:rPr>
          <w:bCs/>
          <w:i w:val="0"/>
          <w:sz w:val="22"/>
          <w:szCs w:val="22"/>
        </w:rPr>
        <w:t>4</w:t>
      </w:r>
      <w:r w:rsidR="007666D6">
        <w:rPr>
          <w:bCs/>
          <w:i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AF7375" w14:paraId="10E927AD" w14:textId="77777777" w:rsidTr="00AF7375">
        <w:tc>
          <w:tcPr>
            <w:tcW w:w="9104" w:type="dxa"/>
            <w:shd w:val="clear" w:color="auto" w:fill="auto"/>
          </w:tcPr>
          <w:p w14:paraId="5FB3D46C" w14:textId="77777777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375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AF737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zobowiązanie wypełnia podmiot trzeci w przypadku, gdy wykonawca polega na </w:t>
            </w:r>
            <w:r w:rsidR="00D9320D" w:rsidRPr="00AF737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5BA3D5AA" w14:textId="77777777" w:rsidR="00044BAD" w:rsidRDefault="00044BAD" w:rsidP="00213980">
      <w:pPr>
        <w:spacing w:before="240" w:after="480"/>
        <w:rPr>
          <w:rFonts w:ascii="Times New Roman" w:eastAsia="Times New Roman" w:hAnsi="Times New Roman"/>
          <w:lang w:eastAsia="pl-PL"/>
        </w:rPr>
      </w:pPr>
    </w:p>
    <w:p w14:paraId="3748AEFA" w14:textId="6E0EA440" w:rsidR="00025386" w:rsidRDefault="00213980" w:rsidP="00213980">
      <w:pPr>
        <w:spacing w:before="240" w:after="480"/>
        <w:rPr>
          <w:rFonts w:ascii="Times New Roman" w:eastAsia="Times New Roman" w:hAnsi="Times New Roman"/>
          <w:b/>
          <w:lang w:eastAsia="pl-PL"/>
        </w:rPr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>prawy:</w:t>
      </w:r>
      <w:r w:rsidR="00D45359">
        <w:rPr>
          <w:rFonts w:ascii="Times New Roman" w:eastAsia="Times New Roman" w:hAnsi="Times New Roman"/>
          <w:lang w:eastAsia="pl-PL"/>
        </w:rPr>
        <w:t xml:space="preserve"> 6/ZP/2025</w:t>
      </w:r>
    </w:p>
    <w:p w14:paraId="7A6D8CF3" w14:textId="77777777" w:rsidR="00044BAD" w:rsidRPr="00025386" w:rsidRDefault="00044BAD" w:rsidP="00213980">
      <w:pPr>
        <w:spacing w:before="240" w:after="480"/>
      </w:pPr>
    </w:p>
    <w:p w14:paraId="57C54834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466FCB88" w14:textId="77777777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(My) niżej podpisany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>(i)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49DFF5AD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2FE0BC73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5BAA5002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FCC3A77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48EBA39F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2F0F40A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40CEDEFA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B4CF143" w14:textId="77777777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F971D1" w:rsidRPr="00F971D1">
        <w:rPr>
          <w:rFonts w:ascii="Times New Roman" w:hAnsi="Times New Roman"/>
        </w:rPr>
        <w:t>(Dz.U. poz. 2019 ze zm.)</w:t>
      </w:r>
      <w:r w:rsidR="00900CDA">
        <w:rPr>
          <w:rFonts w:ascii="Times New Roman" w:hAnsi="Times New Roman"/>
        </w:rPr>
        <w:t xml:space="preserve"> zwanej dalej „ ustawą </w:t>
      </w:r>
      <w:proofErr w:type="spellStart"/>
      <w:r w:rsidR="00900CDA">
        <w:rPr>
          <w:rFonts w:ascii="Times New Roman" w:hAnsi="Times New Roman"/>
        </w:rPr>
        <w:t>Pzp</w:t>
      </w:r>
      <w:proofErr w:type="spellEnd"/>
      <w:r w:rsidR="00900CDA">
        <w:rPr>
          <w:rFonts w:ascii="Times New Roman" w:hAnsi="Times New Roman"/>
        </w:rPr>
        <w:t>”</w:t>
      </w:r>
      <w:r w:rsidR="00E27ABB" w:rsidRPr="00EF3368">
        <w:rPr>
          <w:rFonts w:ascii="Times New Roman" w:eastAsia="Times New Roman" w:hAnsi="Times New Roman"/>
          <w:lang w:eastAsia="pl-PL"/>
        </w:rPr>
        <w:t>,</w:t>
      </w:r>
      <w:r w:rsidR="00E27ABB" w:rsidRPr="00E27AB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31D08C61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28A63470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0B36864E" w14:textId="77777777" w:rsidR="00DC652A" w:rsidRPr="00EB2974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EB2974">
        <w:rPr>
          <w:rFonts w:ascii="Times New Roman" w:eastAsia="Times New Roman" w:hAnsi="Times New Roman"/>
          <w:lang w:eastAsia="pl-PL"/>
        </w:rPr>
        <w:t>do dyspozycji Wykonawcy:</w:t>
      </w:r>
    </w:p>
    <w:p w14:paraId="45CB1B1A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1BDB9A33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52B763A1" w14:textId="77777777" w:rsidR="00BE3BCE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6075EDCE" w14:textId="77777777" w:rsidR="00044BAD" w:rsidRDefault="00044BAD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</w:p>
    <w:p w14:paraId="2BB32324" w14:textId="7BB39FFF" w:rsidR="0015703D" w:rsidRPr="0015703D" w:rsidRDefault="00201F42" w:rsidP="0015703D">
      <w:pPr>
        <w:spacing w:after="0" w:line="276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D45359" w:rsidRPr="00D45359">
        <w:rPr>
          <w:rFonts w:ascii="Times New Roman" w:hAnsi="Times New Roman"/>
          <w:b/>
          <w:bCs/>
          <w:i/>
          <w:sz w:val="28"/>
          <w:szCs w:val="28"/>
        </w:rPr>
        <w:t>Dostawa i wdrożenie oprogramowania wspierającego ci</w:t>
      </w:r>
      <w:r w:rsidR="00D45359">
        <w:rPr>
          <w:rFonts w:ascii="Times New Roman" w:hAnsi="Times New Roman"/>
          <w:b/>
          <w:bCs/>
          <w:i/>
          <w:sz w:val="28"/>
          <w:szCs w:val="28"/>
        </w:rPr>
        <w:t>ągłość działania OZK sp. z o.</w:t>
      </w:r>
      <w:r w:rsidR="000B493A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D45359">
        <w:rPr>
          <w:rFonts w:ascii="Times New Roman" w:hAnsi="Times New Roman"/>
          <w:b/>
          <w:bCs/>
          <w:i/>
          <w:sz w:val="28"/>
          <w:szCs w:val="28"/>
        </w:rPr>
        <w:t>o</w:t>
      </w:r>
      <w:r w:rsidR="000B493A">
        <w:rPr>
          <w:rFonts w:ascii="Times New Roman" w:hAnsi="Times New Roman"/>
          <w:b/>
          <w:bCs/>
          <w:i/>
          <w:sz w:val="28"/>
          <w:szCs w:val="28"/>
        </w:rPr>
        <w:t>.</w:t>
      </w:r>
      <w:bookmarkStart w:id="1" w:name="_GoBack"/>
      <w:bookmarkEnd w:id="1"/>
      <w:r w:rsidR="000B493A">
        <w:rPr>
          <w:rFonts w:ascii="Times New Roman" w:hAnsi="Times New Roman"/>
          <w:b/>
          <w:bCs/>
          <w:i/>
          <w:sz w:val="28"/>
          <w:szCs w:val="28"/>
        </w:rPr>
        <w:t>”</w:t>
      </w:r>
    </w:p>
    <w:p w14:paraId="2730DB45" w14:textId="2A41107E" w:rsidR="00FF3469" w:rsidRPr="00DC2320" w:rsidRDefault="00FF3469" w:rsidP="00FF3469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</w:p>
    <w:p w14:paraId="18589AF8" w14:textId="77777777" w:rsidR="00625147" w:rsidRPr="00DC2320" w:rsidRDefault="00625147" w:rsidP="001D39D8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/>
          <w:lang w:eastAsia="pl-PL"/>
        </w:rPr>
      </w:pPr>
    </w:p>
    <w:p w14:paraId="1A3DD8B7" w14:textId="77777777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51AF95EF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5817C72B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23409231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7F3525E8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2"/>
    <w:p w14:paraId="34FC39C1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</w:t>
      </w:r>
      <w:r w:rsidR="000D7166">
        <w:rPr>
          <w:rFonts w:ascii="Times New Roman" w:eastAsia="Times New Roman" w:hAnsi="Times New Roman"/>
          <w:lang w:eastAsia="pl-PL"/>
        </w:rPr>
        <w:t xml:space="preserve"> publicznego</w:t>
      </w:r>
      <w:r w:rsidR="00BA4A9C">
        <w:rPr>
          <w:rFonts w:ascii="Times New Roman" w:eastAsia="Times New Roman" w:hAnsi="Times New Roman"/>
          <w:lang w:eastAsia="pl-PL"/>
        </w:rPr>
        <w:t xml:space="preserve"> w odniesieniu do warunków udziału </w:t>
      </w:r>
      <w:r w:rsidR="00BA4A9C">
        <w:rPr>
          <w:rFonts w:ascii="Times New Roman" w:eastAsia="Times New Roman" w:hAnsi="Times New Roman"/>
          <w:lang w:eastAsia="pl-PL"/>
        </w:rPr>
        <w:lastRenderedPageBreak/>
        <w:t>w postępowaniu dotyczących wykształcenia, kwalifikacji zawodowych lub doświadczenia</w:t>
      </w:r>
      <w:r w:rsidR="000D7166">
        <w:rPr>
          <w:rFonts w:ascii="Times New Roman" w:eastAsia="Times New Roman" w:hAnsi="Times New Roman"/>
          <w:lang w:eastAsia="pl-PL"/>
        </w:rPr>
        <w:t xml:space="preserve"> </w:t>
      </w:r>
      <w:r w:rsidRPr="00CB29AC">
        <w:rPr>
          <w:rFonts w:ascii="Times New Roman" w:eastAsia="Times New Roman" w:hAnsi="Times New Roman"/>
          <w:lang w:eastAsia="pl-PL"/>
        </w:rPr>
        <w:t>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4B408059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0488AB01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0A150295" w14:textId="77777777" w:rsidR="00104BB9" w:rsidRDefault="00104BB9" w:rsidP="00104BB9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</w:t>
      </w:r>
    </w:p>
    <w:p w14:paraId="6310D0F7" w14:textId="77777777" w:rsidR="00104BB9" w:rsidRDefault="00104BB9" w:rsidP="00104BB9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charakter stosunku, jaki będzie łączył mnie/nas z Wykonawcą:</w:t>
      </w:r>
    </w:p>
    <w:p w14:paraId="172D6E79" w14:textId="77777777" w:rsidR="00E27ABB" w:rsidRDefault="00830970" w:rsidP="009A007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44F3CA29" w14:textId="77777777" w:rsidR="00104BB9" w:rsidRPr="0016158F" w:rsidRDefault="00104BB9" w:rsidP="009A0071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</w:p>
    <w:p w14:paraId="579F5532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169431E3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4E4A9952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1EE8C00C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621C5D5B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75365375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składania  oświadczeń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footerReference w:type="default" r:id="rId7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F15C3" w14:textId="77777777" w:rsidR="00A259DE" w:rsidRDefault="00A259DE" w:rsidP="00025386">
      <w:pPr>
        <w:spacing w:after="0" w:line="240" w:lineRule="auto"/>
      </w:pPr>
      <w:r>
        <w:separator/>
      </w:r>
    </w:p>
  </w:endnote>
  <w:endnote w:type="continuationSeparator" w:id="0">
    <w:p w14:paraId="6157A54D" w14:textId="77777777" w:rsidR="00A259DE" w:rsidRDefault="00A259DE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A1C15" w14:textId="1BF981CF" w:rsidR="00025386" w:rsidRDefault="004A5DFE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7F3EFB3C" wp14:editId="43D9F78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7D0E4D0" id="Łącznik prosty 1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1D942A92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2E4CD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2E4CD4">
      <w:rPr>
        <w:rStyle w:val="Numerstrony"/>
        <w:rFonts w:ascii="Arial" w:hAnsi="Arial"/>
        <w:sz w:val="18"/>
        <w:szCs w:val="18"/>
      </w:rPr>
      <w:fldChar w:fldCharType="separate"/>
    </w:r>
    <w:r w:rsidR="000B493A">
      <w:rPr>
        <w:rStyle w:val="Numerstrony"/>
        <w:rFonts w:ascii="Arial" w:hAnsi="Arial"/>
        <w:noProof/>
        <w:sz w:val="18"/>
        <w:szCs w:val="18"/>
      </w:rPr>
      <w:t>2</w:t>
    </w:r>
    <w:r w:rsidR="002E4CD4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2E4CD4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2E4CD4">
      <w:rPr>
        <w:rStyle w:val="Numerstrony"/>
        <w:rFonts w:ascii="Arial" w:hAnsi="Arial"/>
        <w:sz w:val="18"/>
        <w:szCs w:val="18"/>
      </w:rPr>
      <w:fldChar w:fldCharType="separate"/>
    </w:r>
    <w:r w:rsidR="000B493A">
      <w:rPr>
        <w:rStyle w:val="Numerstrony"/>
        <w:rFonts w:ascii="Arial" w:hAnsi="Arial"/>
        <w:noProof/>
        <w:sz w:val="18"/>
        <w:szCs w:val="18"/>
      </w:rPr>
      <w:t>2</w:t>
    </w:r>
    <w:r w:rsidR="002E4CD4">
      <w:rPr>
        <w:rStyle w:val="Numerstrony"/>
        <w:rFonts w:ascii="Arial" w:hAnsi="Arial"/>
        <w:sz w:val="18"/>
        <w:szCs w:val="18"/>
      </w:rPr>
      <w:fldChar w:fldCharType="end"/>
    </w:r>
  </w:p>
  <w:p w14:paraId="5831EDD1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089D8" w14:textId="77777777" w:rsidR="00A259DE" w:rsidRDefault="00A259DE" w:rsidP="00025386">
      <w:pPr>
        <w:spacing w:after="0" w:line="240" w:lineRule="auto"/>
      </w:pPr>
      <w:r>
        <w:separator/>
      </w:r>
    </w:p>
  </w:footnote>
  <w:footnote w:type="continuationSeparator" w:id="0">
    <w:p w14:paraId="2DA029E4" w14:textId="77777777" w:rsidR="00A259DE" w:rsidRDefault="00A259DE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F2F"/>
    <w:rsid w:val="00003952"/>
    <w:rsid w:val="00025386"/>
    <w:rsid w:val="000423B9"/>
    <w:rsid w:val="00044BAD"/>
    <w:rsid w:val="00084786"/>
    <w:rsid w:val="000B119C"/>
    <w:rsid w:val="000B493A"/>
    <w:rsid w:val="000B6E3A"/>
    <w:rsid w:val="000D7166"/>
    <w:rsid w:val="00104BB9"/>
    <w:rsid w:val="00121877"/>
    <w:rsid w:val="00144F16"/>
    <w:rsid w:val="001558CB"/>
    <w:rsid w:val="0015703D"/>
    <w:rsid w:val="0016158F"/>
    <w:rsid w:val="00174340"/>
    <w:rsid w:val="00184FB5"/>
    <w:rsid w:val="001C2314"/>
    <w:rsid w:val="001D39D8"/>
    <w:rsid w:val="00201F42"/>
    <w:rsid w:val="00213980"/>
    <w:rsid w:val="00276048"/>
    <w:rsid w:val="002A213B"/>
    <w:rsid w:val="002C48F1"/>
    <w:rsid w:val="002C63B8"/>
    <w:rsid w:val="002E4CD4"/>
    <w:rsid w:val="003232B1"/>
    <w:rsid w:val="003278B2"/>
    <w:rsid w:val="0039345D"/>
    <w:rsid w:val="004374F2"/>
    <w:rsid w:val="00460705"/>
    <w:rsid w:val="00483DE9"/>
    <w:rsid w:val="00483ECC"/>
    <w:rsid w:val="00484F89"/>
    <w:rsid w:val="00485239"/>
    <w:rsid w:val="004952DB"/>
    <w:rsid w:val="004A5DFE"/>
    <w:rsid w:val="004D0C83"/>
    <w:rsid w:val="004D3938"/>
    <w:rsid w:val="004E27D7"/>
    <w:rsid w:val="0055145C"/>
    <w:rsid w:val="00554975"/>
    <w:rsid w:val="005624D8"/>
    <w:rsid w:val="005668DA"/>
    <w:rsid w:val="00604133"/>
    <w:rsid w:val="00606E17"/>
    <w:rsid w:val="00620476"/>
    <w:rsid w:val="00625147"/>
    <w:rsid w:val="00657A47"/>
    <w:rsid w:val="00672CD2"/>
    <w:rsid w:val="00694CC6"/>
    <w:rsid w:val="00706284"/>
    <w:rsid w:val="00713D94"/>
    <w:rsid w:val="00722F0B"/>
    <w:rsid w:val="00745A44"/>
    <w:rsid w:val="00754C87"/>
    <w:rsid w:val="00761785"/>
    <w:rsid w:val="007666D6"/>
    <w:rsid w:val="0078075B"/>
    <w:rsid w:val="007B2803"/>
    <w:rsid w:val="007C0DE1"/>
    <w:rsid w:val="00811033"/>
    <w:rsid w:val="00824D73"/>
    <w:rsid w:val="008262CE"/>
    <w:rsid w:val="00830970"/>
    <w:rsid w:val="008B797E"/>
    <w:rsid w:val="008F2498"/>
    <w:rsid w:val="00900CDA"/>
    <w:rsid w:val="00904F02"/>
    <w:rsid w:val="0093388F"/>
    <w:rsid w:val="00951241"/>
    <w:rsid w:val="00975D66"/>
    <w:rsid w:val="009A0071"/>
    <w:rsid w:val="009D0C7B"/>
    <w:rsid w:val="009F190F"/>
    <w:rsid w:val="00A259DE"/>
    <w:rsid w:val="00A56A6F"/>
    <w:rsid w:val="00A75E61"/>
    <w:rsid w:val="00A87380"/>
    <w:rsid w:val="00AD15BF"/>
    <w:rsid w:val="00AF7375"/>
    <w:rsid w:val="00B04718"/>
    <w:rsid w:val="00B77707"/>
    <w:rsid w:val="00BA1F2F"/>
    <w:rsid w:val="00BA4A9C"/>
    <w:rsid w:val="00BC4499"/>
    <w:rsid w:val="00BE3BCE"/>
    <w:rsid w:val="00C0013F"/>
    <w:rsid w:val="00C50DAC"/>
    <w:rsid w:val="00C77E05"/>
    <w:rsid w:val="00C86E39"/>
    <w:rsid w:val="00CA4B89"/>
    <w:rsid w:val="00CB29AC"/>
    <w:rsid w:val="00D005EC"/>
    <w:rsid w:val="00D14CC4"/>
    <w:rsid w:val="00D45359"/>
    <w:rsid w:val="00D55FC4"/>
    <w:rsid w:val="00D73A64"/>
    <w:rsid w:val="00D846CB"/>
    <w:rsid w:val="00D9320D"/>
    <w:rsid w:val="00DA03BB"/>
    <w:rsid w:val="00DC2320"/>
    <w:rsid w:val="00DC4842"/>
    <w:rsid w:val="00DC587A"/>
    <w:rsid w:val="00DC652A"/>
    <w:rsid w:val="00DE3B21"/>
    <w:rsid w:val="00DE73DD"/>
    <w:rsid w:val="00E02C86"/>
    <w:rsid w:val="00E1529E"/>
    <w:rsid w:val="00E27ABB"/>
    <w:rsid w:val="00E625D4"/>
    <w:rsid w:val="00E67109"/>
    <w:rsid w:val="00E86D3B"/>
    <w:rsid w:val="00E96578"/>
    <w:rsid w:val="00EB2974"/>
    <w:rsid w:val="00EF3368"/>
    <w:rsid w:val="00F334B4"/>
    <w:rsid w:val="00F41111"/>
    <w:rsid w:val="00F971D1"/>
    <w:rsid w:val="00FB7BA7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EA50E"/>
  <w15:docId w15:val="{19A89C4B-98BD-438D-8419-F9DD297A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FF346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FF34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Styrczula</dc:creator>
  <cp:lastModifiedBy>Marlena Żyśko</cp:lastModifiedBy>
  <cp:revision>5</cp:revision>
  <cp:lastPrinted>2021-10-04T12:45:00Z</cp:lastPrinted>
  <dcterms:created xsi:type="dcterms:W3CDTF">2024-08-16T17:07:00Z</dcterms:created>
  <dcterms:modified xsi:type="dcterms:W3CDTF">2025-04-16T13:18:00Z</dcterms:modified>
</cp:coreProperties>
</file>